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C4D9F" w14:textId="77777777" w:rsidR="00A02E94" w:rsidRPr="001C0C8D" w:rsidRDefault="00B53985" w:rsidP="001C0C8D">
      <w:pPr>
        <w:jc w:val="right"/>
        <w:rPr>
          <w:rFonts w:ascii="Arial" w:hAnsi="Arial" w:cs="Arial"/>
          <w:sz w:val="22"/>
          <w:szCs w:val="22"/>
        </w:rPr>
      </w:pPr>
      <w:bookmarkStart w:id="0" w:name="_Hlk53520193"/>
      <w:r w:rsidRPr="001C0C8D">
        <w:rPr>
          <w:rFonts w:ascii="Arial" w:hAnsi="Arial" w:cs="Arial"/>
          <w:sz w:val="22"/>
          <w:szCs w:val="22"/>
        </w:rPr>
        <w:t>Poznań</w:t>
      </w:r>
      <w:r w:rsidR="00A02E94" w:rsidRPr="001C0C8D">
        <w:rPr>
          <w:rFonts w:ascii="Arial" w:hAnsi="Arial" w:cs="Arial"/>
          <w:sz w:val="22"/>
          <w:szCs w:val="22"/>
        </w:rPr>
        <w:t xml:space="preserve"> dnia: </w:t>
      </w:r>
      <w:r w:rsidRPr="001C0C8D">
        <w:rPr>
          <w:rFonts w:ascii="Arial" w:hAnsi="Arial" w:cs="Arial"/>
          <w:sz w:val="22"/>
          <w:szCs w:val="22"/>
        </w:rPr>
        <w:t>2022-11-08</w:t>
      </w:r>
    </w:p>
    <w:p w14:paraId="14D6CAF5" w14:textId="77777777" w:rsidR="00B53985" w:rsidRPr="001C0C8D" w:rsidRDefault="00B53985" w:rsidP="001C0C8D">
      <w:pPr>
        <w:rPr>
          <w:rFonts w:ascii="Arial" w:hAnsi="Arial" w:cs="Arial"/>
          <w:b/>
          <w:bCs/>
          <w:sz w:val="22"/>
          <w:szCs w:val="22"/>
        </w:rPr>
      </w:pPr>
      <w:r w:rsidRPr="001C0C8D">
        <w:rPr>
          <w:rFonts w:ascii="Arial" w:hAnsi="Arial" w:cs="Arial"/>
          <w:b/>
          <w:bCs/>
          <w:sz w:val="22"/>
          <w:szCs w:val="22"/>
        </w:rPr>
        <w:t>Szpital Wojewódzki w Poznaniu</w:t>
      </w:r>
    </w:p>
    <w:p w14:paraId="0F34C48A" w14:textId="77777777" w:rsidR="00A02E94" w:rsidRPr="001C0C8D" w:rsidRDefault="00B53985" w:rsidP="001C0C8D">
      <w:pPr>
        <w:rPr>
          <w:rFonts w:ascii="Arial" w:hAnsi="Arial" w:cs="Arial"/>
          <w:b/>
          <w:bCs/>
          <w:sz w:val="22"/>
          <w:szCs w:val="22"/>
        </w:rPr>
      </w:pPr>
      <w:r w:rsidRPr="001C0C8D">
        <w:rPr>
          <w:rFonts w:ascii="Arial" w:hAnsi="Arial" w:cs="Arial"/>
          <w:b/>
          <w:bCs/>
          <w:sz w:val="22"/>
          <w:szCs w:val="22"/>
        </w:rPr>
        <w:t>Dział Zamówień Publicznych</w:t>
      </w:r>
    </w:p>
    <w:p w14:paraId="7664AA10" w14:textId="77777777" w:rsidR="00A02E94" w:rsidRPr="001C0C8D" w:rsidRDefault="00B53985" w:rsidP="001C0C8D">
      <w:pPr>
        <w:rPr>
          <w:rFonts w:ascii="Arial" w:hAnsi="Arial" w:cs="Arial"/>
          <w:sz w:val="22"/>
          <w:szCs w:val="22"/>
        </w:rPr>
      </w:pPr>
      <w:r w:rsidRPr="001C0C8D">
        <w:rPr>
          <w:rFonts w:ascii="Arial" w:hAnsi="Arial" w:cs="Arial"/>
          <w:sz w:val="22"/>
          <w:szCs w:val="22"/>
        </w:rPr>
        <w:t>Juraszów</w:t>
      </w:r>
      <w:r w:rsidR="00A02E94" w:rsidRPr="001C0C8D">
        <w:rPr>
          <w:rFonts w:ascii="Arial" w:hAnsi="Arial" w:cs="Arial"/>
          <w:sz w:val="22"/>
          <w:szCs w:val="22"/>
        </w:rPr>
        <w:t xml:space="preserve"> </w:t>
      </w:r>
      <w:r w:rsidRPr="001C0C8D">
        <w:rPr>
          <w:rFonts w:ascii="Arial" w:hAnsi="Arial" w:cs="Arial"/>
          <w:sz w:val="22"/>
          <w:szCs w:val="22"/>
        </w:rPr>
        <w:t>7/19</w:t>
      </w:r>
    </w:p>
    <w:p w14:paraId="0EDD100B" w14:textId="77777777" w:rsidR="00A02E94" w:rsidRPr="001C0C8D" w:rsidRDefault="00B53985" w:rsidP="001C0C8D">
      <w:pPr>
        <w:rPr>
          <w:rFonts w:ascii="Arial" w:hAnsi="Arial" w:cs="Arial"/>
          <w:sz w:val="22"/>
          <w:szCs w:val="22"/>
        </w:rPr>
      </w:pPr>
      <w:r w:rsidRPr="001C0C8D">
        <w:rPr>
          <w:rFonts w:ascii="Arial" w:hAnsi="Arial" w:cs="Arial"/>
          <w:sz w:val="22"/>
          <w:szCs w:val="22"/>
        </w:rPr>
        <w:t>60-479</w:t>
      </w:r>
      <w:r w:rsidR="00A02E94" w:rsidRPr="001C0C8D">
        <w:rPr>
          <w:rFonts w:ascii="Arial" w:hAnsi="Arial" w:cs="Arial"/>
          <w:sz w:val="22"/>
          <w:szCs w:val="22"/>
        </w:rPr>
        <w:t xml:space="preserve"> </w:t>
      </w:r>
      <w:r w:rsidRPr="001C0C8D">
        <w:rPr>
          <w:rFonts w:ascii="Arial" w:hAnsi="Arial" w:cs="Arial"/>
          <w:sz w:val="22"/>
          <w:szCs w:val="22"/>
        </w:rPr>
        <w:t>Poznań</w:t>
      </w:r>
    </w:p>
    <w:p w14:paraId="02B81415" w14:textId="77777777" w:rsidR="001C0C8D" w:rsidRPr="001C0C8D" w:rsidRDefault="001C0C8D" w:rsidP="001C0C8D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  <w:bCs/>
          <w:sz w:val="22"/>
          <w:szCs w:val="22"/>
        </w:rPr>
      </w:pPr>
    </w:p>
    <w:p w14:paraId="61F04CAF" w14:textId="4D3844E6" w:rsidR="00A02E94" w:rsidRPr="001C0C8D" w:rsidRDefault="00A02E94" w:rsidP="001C0C8D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  <w:b/>
          <w:sz w:val="22"/>
          <w:szCs w:val="22"/>
        </w:rPr>
      </w:pPr>
      <w:r w:rsidRPr="001C0C8D">
        <w:rPr>
          <w:rFonts w:ascii="Arial" w:hAnsi="Arial" w:cs="Arial"/>
          <w:b/>
          <w:sz w:val="22"/>
          <w:szCs w:val="22"/>
        </w:rPr>
        <w:t>WYKONAWCY</w:t>
      </w:r>
    </w:p>
    <w:p w14:paraId="5ABAB016" w14:textId="7971A58A" w:rsidR="00A02E94" w:rsidRPr="001C0C8D" w:rsidRDefault="00A02E94" w:rsidP="001C0C8D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  <w:sz w:val="22"/>
          <w:szCs w:val="22"/>
        </w:rPr>
      </w:pPr>
      <w:r w:rsidRPr="001C0C8D">
        <w:rPr>
          <w:rFonts w:ascii="Arial" w:hAnsi="Arial" w:cs="Arial"/>
          <w:sz w:val="22"/>
          <w:szCs w:val="22"/>
        </w:rPr>
        <w:t>ubiegający się o zamówienie</w:t>
      </w:r>
    </w:p>
    <w:p w14:paraId="17E88C3B" w14:textId="4F5878E4" w:rsidR="001C0C8D" w:rsidRPr="001C0C8D" w:rsidRDefault="001C0C8D" w:rsidP="001C0C8D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  <w:sz w:val="22"/>
          <w:szCs w:val="22"/>
        </w:rPr>
      </w:pPr>
    </w:p>
    <w:p w14:paraId="1022AB48" w14:textId="77777777" w:rsidR="001C0C8D" w:rsidRPr="001C0C8D" w:rsidRDefault="001C0C8D" w:rsidP="001C0C8D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</w:rPr>
      </w:pPr>
    </w:p>
    <w:p w14:paraId="47022604" w14:textId="77777777" w:rsidR="00A02E94" w:rsidRPr="001C0C8D" w:rsidRDefault="00A02E94" w:rsidP="001C0C8D">
      <w:pPr>
        <w:pStyle w:val="Nagwek1"/>
        <w:spacing w:before="0" w:after="0"/>
        <w:rPr>
          <w:rFonts w:ascii="Arial" w:hAnsi="Arial" w:cs="Arial"/>
          <w:szCs w:val="24"/>
        </w:rPr>
      </w:pPr>
      <w:r w:rsidRPr="001C0C8D">
        <w:rPr>
          <w:rFonts w:ascii="Arial" w:hAnsi="Arial" w:cs="Arial"/>
          <w:szCs w:val="24"/>
        </w:rPr>
        <w:t>ZAWIADOMIENIE</w:t>
      </w:r>
    </w:p>
    <w:p w14:paraId="3879421E" w14:textId="1D11A494" w:rsidR="00A02E94" w:rsidRPr="001C0C8D" w:rsidRDefault="00A02E94" w:rsidP="001C0C8D">
      <w:pPr>
        <w:jc w:val="center"/>
        <w:rPr>
          <w:rFonts w:ascii="Arial" w:hAnsi="Arial" w:cs="Arial"/>
          <w:b/>
        </w:rPr>
      </w:pPr>
      <w:r w:rsidRPr="001C0C8D">
        <w:rPr>
          <w:rFonts w:ascii="Arial" w:hAnsi="Arial" w:cs="Arial"/>
          <w:b/>
        </w:rPr>
        <w:t>o wyborze najkorzystniejszej oferty</w:t>
      </w:r>
    </w:p>
    <w:p w14:paraId="48E376D1" w14:textId="77777777" w:rsidR="001C0C8D" w:rsidRPr="001C0C8D" w:rsidRDefault="001C0C8D" w:rsidP="001C0C8D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60"/>
        <w:gridCol w:w="8438"/>
      </w:tblGrid>
      <w:tr w:rsidR="00B53985" w:rsidRPr="001C0C8D" w14:paraId="24A68C4C" w14:textId="77777777" w:rsidTr="0032295D">
        <w:trPr>
          <w:trHeight w:val="638"/>
        </w:trPr>
        <w:tc>
          <w:tcPr>
            <w:tcW w:w="959" w:type="dxa"/>
            <w:hideMark/>
          </w:tcPr>
          <w:p w14:paraId="1EEA4A7F" w14:textId="77777777" w:rsidR="00B53985" w:rsidRPr="001C0C8D" w:rsidRDefault="00B53985" w:rsidP="001C0C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t>Dotyczy:</w:t>
            </w:r>
          </w:p>
        </w:tc>
        <w:tc>
          <w:tcPr>
            <w:tcW w:w="9261" w:type="dxa"/>
            <w:hideMark/>
          </w:tcPr>
          <w:p w14:paraId="4824A310" w14:textId="3B101CE1" w:rsidR="00B53985" w:rsidRPr="001C0C8D" w:rsidRDefault="00B53985" w:rsidP="001C0C8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t>postępowania o udzielenie zamówienia publicznego, prowadzonego w trybie podstawowy</w:t>
            </w:r>
            <w:r w:rsidR="001C0C8D" w:rsidRPr="001C0C8D">
              <w:rPr>
                <w:rFonts w:ascii="Arial" w:hAnsi="Arial" w:cs="Arial"/>
                <w:sz w:val="22"/>
                <w:szCs w:val="22"/>
              </w:rPr>
              <w:t>m</w:t>
            </w:r>
            <w:r w:rsidRPr="001C0C8D">
              <w:rPr>
                <w:rFonts w:ascii="Arial" w:hAnsi="Arial" w:cs="Arial"/>
                <w:sz w:val="22"/>
                <w:szCs w:val="22"/>
              </w:rPr>
              <w:t xml:space="preserve"> bez negocjacji - art. 275 pkt. 1 ustawy Pzp</w:t>
            </w:r>
            <w:r w:rsidRPr="001C0C8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C0C8D">
              <w:rPr>
                <w:rFonts w:ascii="Arial" w:hAnsi="Arial" w:cs="Arial"/>
                <w:bCs/>
                <w:sz w:val="22"/>
                <w:szCs w:val="22"/>
              </w:rPr>
              <w:t>na</w:t>
            </w:r>
            <w:r w:rsidRPr="001C0C8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C0C8D">
              <w:rPr>
                <w:rFonts w:ascii="Arial" w:hAnsi="Arial" w:cs="Arial"/>
                <w:bCs/>
                <w:sz w:val="22"/>
                <w:szCs w:val="22"/>
              </w:rPr>
              <w:t>”</w:t>
            </w:r>
            <w:r w:rsidRPr="001C0C8D">
              <w:rPr>
                <w:rFonts w:ascii="Arial" w:hAnsi="Arial" w:cs="Arial"/>
                <w:b/>
                <w:bCs/>
                <w:sz w:val="22"/>
                <w:szCs w:val="22"/>
              </w:rPr>
              <w:t>Integracja aptek szpitalnych w Centralną Aptekę Szpitalną - wyposażenie cz. I - 13 zadań częściowych.</w:t>
            </w:r>
            <w:r w:rsidRPr="001C0C8D">
              <w:rPr>
                <w:rFonts w:ascii="Arial" w:hAnsi="Arial" w:cs="Arial"/>
                <w:bCs/>
                <w:sz w:val="22"/>
                <w:szCs w:val="22"/>
              </w:rPr>
              <w:t>”</w:t>
            </w:r>
            <w:r w:rsidRPr="001C0C8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C0C8D">
              <w:rPr>
                <w:rFonts w:ascii="Arial" w:hAnsi="Arial" w:cs="Arial"/>
                <w:bCs/>
                <w:sz w:val="22"/>
                <w:szCs w:val="22"/>
              </w:rPr>
              <w:t>– znak sprawy</w:t>
            </w:r>
            <w:r w:rsidRPr="001C0C8D">
              <w:rPr>
                <w:rFonts w:ascii="Arial" w:hAnsi="Arial" w:cs="Arial"/>
                <w:b/>
                <w:sz w:val="22"/>
                <w:szCs w:val="22"/>
              </w:rPr>
              <w:t xml:space="preserve"> SZW/DZP/56/2022</w:t>
            </w:r>
            <w:r w:rsidRPr="001C0C8D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7430AA2C" w14:textId="77777777" w:rsidR="001C0C8D" w:rsidRPr="001C0C8D" w:rsidRDefault="001C0C8D" w:rsidP="001C0C8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D38BC8F" w14:textId="45938A12" w:rsidR="001C0C8D" w:rsidRPr="001C0C8D" w:rsidRDefault="001C0C8D" w:rsidP="001C0C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4610AFD" w14:textId="40908470" w:rsidR="00A02E94" w:rsidRPr="001C0C8D" w:rsidRDefault="00A02E94" w:rsidP="001C0C8D">
      <w:pPr>
        <w:pStyle w:val="Nagwek"/>
        <w:tabs>
          <w:tab w:val="left" w:pos="708"/>
        </w:tabs>
        <w:jc w:val="both"/>
        <w:rPr>
          <w:rFonts w:ascii="Arial" w:hAnsi="Arial" w:cs="Arial"/>
          <w:sz w:val="22"/>
          <w:szCs w:val="22"/>
        </w:rPr>
      </w:pPr>
      <w:r w:rsidRPr="001C0C8D">
        <w:rPr>
          <w:rFonts w:ascii="Arial" w:hAnsi="Arial" w:cs="Arial"/>
          <w:sz w:val="22"/>
          <w:szCs w:val="22"/>
        </w:rPr>
        <w:t xml:space="preserve">Zamawiający, działając na podstawie art. 253 ust. 1 ustawy z dnia 11 września 2019r. Prawo zamówień publicznych </w:t>
      </w:r>
      <w:r w:rsidR="00B53985" w:rsidRPr="001C0C8D">
        <w:rPr>
          <w:rFonts w:ascii="Arial" w:hAnsi="Arial" w:cs="Arial"/>
          <w:sz w:val="22"/>
          <w:szCs w:val="22"/>
        </w:rPr>
        <w:t>(t.j. Dz. U. z 2022r. poz. 1710)</w:t>
      </w:r>
      <w:r w:rsidRPr="001C0C8D">
        <w:rPr>
          <w:rFonts w:ascii="Arial" w:hAnsi="Arial" w:cs="Arial"/>
          <w:sz w:val="22"/>
          <w:szCs w:val="22"/>
        </w:rPr>
        <w:t>, zwanej dalej „ustawą Pzp”, informuje, że w toczącym się postępowaniu o udzielenie zamówienia publicznego, jako najkorzystniejsza wybrana została oferta:</w:t>
      </w:r>
    </w:p>
    <w:p w14:paraId="03359E8C" w14:textId="77777777" w:rsidR="001C0C8D" w:rsidRPr="001C0C8D" w:rsidRDefault="001C0C8D" w:rsidP="001C0C8D">
      <w:pPr>
        <w:pStyle w:val="Nagwek"/>
        <w:tabs>
          <w:tab w:val="left" w:pos="708"/>
        </w:tabs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8"/>
      </w:tblGrid>
      <w:tr w:rsidR="00B53985" w:rsidRPr="001C0C8D" w14:paraId="24868EC5" w14:textId="77777777" w:rsidTr="0032295D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F5B69" w14:textId="77777777" w:rsidR="00B53985" w:rsidRPr="001C0C8D" w:rsidRDefault="00B53985" w:rsidP="001C0C8D">
            <w:pPr>
              <w:jc w:val="both"/>
              <w:rPr>
                <w:sz w:val="22"/>
                <w:szCs w:val="22"/>
              </w:rPr>
            </w:pPr>
            <w:r w:rsidRPr="001C0C8D">
              <w:rPr>
                <w:rFonts w:ascii="Arial" w:hAnsi="Arial" w:cs="Arial"/>
                <w:b/>
                <w:bCs/>
                <w:sz w:val="22"/>
                <w:szCs w:val="22"/>
              </w:rPr>
              <w:t>Zadanie nr 5</w:t>
            </w:r>
            <w:r w:rsidRPr="001C0C8D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Pr="001C0C8D">
              <w:rPr>
                <w:rFonts w:ascii="Arial" w:hAnsi="Arial" w:cs="Arial"/>
                <w:sz w:val="22"/>
                <w:szCs w:val="22"/>
              </w:rPr>
              <w:t>Unguatory</w:t>
            </w:r>
            <w:proofErr w:type="spellEnd"/>
          </w:p>
          <w:p w14:paraId="2E929A45" w14:textId="77777777" w:rsidR="00B53985" w:rsidRPr="001C0C8D" w:rsidRDefault="00B53985" w:rsidP="001C0C8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1C0C8D">
              <w:rPr>
                <w:rFonts w:ascii="Arial" w:hAnsi="Arial" w:cs="Arial"/>
                <w:b/>
                <w:sz w:val="22"/>
                <w:szCs w:val="22"/>
              </w:rPr>
              <w:t>Tronus</w:t>
            </w:r>
            <w:proofErr w:type="spellEnd"/>
            <w:r w:rsidRPr="001C0C8D">
              <w:rPr>
                <w:rFonts w:ascii="Arial" w:hAnsi="Arial" w:cs="Arial"/>
                <w:b/>
                <w:sz w:val="22"/>
                <w:szCs w:val="22"/>
              </w:rPr>
              <w:t xml:space="preserve"> Polska</w:t>
            </w:r>
          </w:p>
          <w:p w14:paraId="1574FC5F" w14:textId="66674EB5" w:rsidR="00B53985" w:rsidRPr="001C0C8D" w:rsidRDefault="00B53985" w:rsidP="001C0C8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C0C8D">
              <w:rPr>
                <w:rFonts w:ascii="Arial" w:hAnsi="Arial" w:cs="Arial"/>
                <w:bCs/>
                <w:sz w:val="22"/>
                <w:szCs w:val="22"/>
              </w:rPr>
              <w:t>Ordona 2a</w:t>
            </w:r>
            <w:r w:rsidR="001C0C8D" w:rsidRPr="001C0C8D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1C0C8D">
              <w:rPr>
                <w:rFonts w:ascii="Arial" w:hAnsi="Arial" w:cs="Arial"/>
                <w:bCs/>
                <w:sz w:val="22"/>
                <w:szCs w:val="22"/>
              </w:rPr>
              <w:t>01-237 Warszawa</w:t>
            </w:r>
          </w:p>
          <w:p w14:paraId="44028787" w14:textId="77777777" w:rsidR="00B53985" w:rsidRPr="001C0C8D" w:rsidRDefault="00B53985" w:rsidP="001C0C8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t xml:space="preserve">za cenę brutto </w:t>
            </w:r>
            <w:r w:rsidRPr="001C0C8D">
              <w:rPr>
                <w:rFonts w:ascii="Arial" w:hAnsi="Arial" w:cs="Arial"/>
                <w:b/>
                <w:sz w:val="22"/>
                <w:szCs w:val="22"/>
              </w:rPr>
              <w:t>18 450.00 zł</w:t>
            </w:r>
            <w:r w:rsidRPr="001C0C8D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301616AB" w14:textId="77777777" w:rsidR="00B53985" w:rsidRPr="001C0C8D" w:rsidRDefault="00B53985" w:rsidP="001C0C8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0C8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Uzasadnienie wyboru</w:t>
            </w:r>
            <w:r w:rsidRPr="001C0C8D"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  <w:p w14:paraId="5A7062AE" w14:textId="77777777" w:rsidR="00B53985" w:rsidRPr="001C0C8D" w:rsidRDefault="00B53985" w:rsidP="001C0C8D">
            <w:pPr>
              <w:pStyle w:val="Nagwek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t>Oferta spełnia wymagania formalno-prawne i jest zgodna z SWZ. Jedyna oferta.</w:t>
            </w:r>
          </w:p>
        </w:tc>
      </w:tr>
      <w:tr w:rsidR="00B53985" w:rsidRPr="001C0C8D" w14:paraId="3C7E20C7" w14:textId="77777777" w:rsidTr="0032295D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E213" w14:textId="77777777" w:rsidR="00B53985" w:rsidRPr="001C0C8D" w:rsidRDefault="00B53985" w:rsidP="001C0C8D">
            <w:pPr>
              <w:jc w:val="both"/>
              <w:rPr>
                <w:sz w:val="22"/>
                <w:szCs w:val="22"/>
              </w:rPr>
            </w:pPr>
            <w:r w:rsidRPr="001C0C8D">
              <w:rPr>
                <w:rFonts w:ascii="Arial" w:hAnsi="Arial" w:cs="Arial"/>
                <w:b/>
                <w:bCs/>
                <w:sz w:val="22"/>
                <w:szCs w:val="22"/>
              </w:rPr>
              <w:t>Zadanie nr 13</w:t>
            </w:r>
            <w:r w:rsidRPr="001C0C8D">
              <w:rPr>
                <w:rFonts w:ascii="Arial" w:hAnsi="Arial" w:cs="Arial"/>
                <w:sz w:val="22"/>
                <w:szCs w:val="22"/>
              </w:rPr>
              <w:t>: Loża do przygotowywania leków jałowych</w:t>
            </w:r>
          </w:p>
          <w:p w14:paraId="3730C9D2" w14:textId="77777777" w:rsidR="00B53985" w:rsidRPr="001C0C8D" w:rsidRDefault="00B53985" w:rsidP="001C0C8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1C0C8D">
              <w:rPr>
                <w:rFonts w:ascii="Arial" w:hAnsi="Arial" w:cs="Arial"/>
                <w:b/>
                <w:sz w:val="22"/>
                <w:szCs w:val="22"/>
              </w:rPr>
              <w:t>Tronus</w:t>
            </w:r>
            <w:proofErr w:type="spellEnd"/>
            <w:r w:rsidRPr="001C0C8D">
              <w:rPr>
                <w:rFonts w:ascii="Arial" w:hAnsi="Arial" w:cs="Arial"/>
                <w:b/>
                <w:sz w:val="22"/>
                <w:szCs w:val="22"/>
              </w:rPr>
              <w:t xml:space="preserve"> Polska</w:t>
            </w:r>
          </w:p>
          <w:p w14:paraId="5D557251" w14:textId="2CD17D7F" w:rsidR="00B53985" w:rsidRPr="001C0C8D" w:rsidRDefault="00B53985" w:rsidP="001C0C8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C0C8D">
              <w:rPr>
                <w:rFonts w:ascii="Arial" w:hAnsi="Arial" w:cs="Arial"/>
                <w:bCs/>
                <w:sz w:val="22"/>
                <w:szCs w:val="22"/>
              </w:rPr>
              <w:t>Ordona 2a</w:t>
            </w:r>
            <w:r w:rsidR="001C0C8D" w:rsidRPr="001C0C8D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1C0C8D">
              <w:rPr>
                <w:rFonts w:ascii="Arial" w:hAnsi="Arial" w:cs="Arial"/>
                <w:bCs/>
                <w:sz w:val="22"/>
                <w:szCs w:val="22"/>
              </w:rPr>
              <w:t>01-237 Warszawa</w:t>
            </w:r>
          </w:p>
          <w:p w14:paraId="320F7368" w14:textId="77777777" w:rsidR="00B53985" w:rsidRPr="001C0C8D" w:rsidRDefault="00B53985" w:rsidP="001C0C8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t xml:space="preserve">za cenę brutto </w:t>
            </w:r>
            <w:r w:rsidRPr="001C0C8D">
              <w:rPr>
                <w:rFonts w:ascii="Arial" w:hAnsi="Arial" w:cs="Arial"/>
                <w:b/>
                <w:sz w:val="22"/>
                <w:szCs w:val="22"/>
              </w:rPr>
              <w:t>12 792.00 zł</w:t>
            </w:r>
            <w:r w:rsidRPr="001C0C8D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15CB186D" w14:textId="77777777" w:rsidR="00B53985" w:rsidRPr="001C0C8D" w:rsidRDefault="00B53985" w:rsidP="001C0C8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0C8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Uzasadnienie wyboru</w:t>
            </w:r>
            <w:r w:rsidRPr="001C0C8D"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  <w:p w14:paraId="2B74D78E" w14:textId="77777777" w:rsidR="00B53985" w:rsidRPr="001C0C8D" w:rsidRDefault="00B53985" w:rsidP="001C0C8D">
            <w:pPr>
              <w:pStyle w:val="Nagwek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t>Oferta spełnia wymagania formalno-prawne i jest zgodna z SWZ. Jedyna oferta.</w:t>
            </w:r>
          </w:p>
        </w:tc>
      </w:tr>
    </w:tbl>
    <w:p w14:paraId="53B100D7" w14:textId="77777777" w:rsidR="001C0C8D" w:rsidRPr="001C0C8D" w:rsidRDefault="001C0C8D" w:rsidP="001C0C8D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4DBC42FD" w14:textId="09FD40F1" w:rsidR="00A02E94" w:rsidRPr="001C0C8D" w:rsidRDefault="00A02E94" w:rsidP="001C0C8D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1C0C8D">
        <w:rPr>
          <w:rFonts w:ascii="Arial" w:hAnsi="Arial" w:cs="Arial"/>
          <w:color w:val="000000"/>
          <w:sz w:val="22"/>
          <w:szCs w:val="22"/>
        </w:rPr>
        <w:t>Punktacja przyznana ofertom w poszczególnych kryteriach oceny ofert wraz z łączną liczbą punktów: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835"/>
        <w:gridCol w:w="2126"/>
        <w:gridCol w:w="1276"/>
      </w:tblGrid>
      <w:tr w:rsidR="00A02E94" w:rsidRPr="001C0C8D" w14:paraId="7CF785E4" w14:textId="77777777" w:rsidTr="001C0C8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4A62D5CD" w14:textId="77777777" w:rsidR="00A02E94" w:rsidRPr="001C0C8D" w:rsidRDefault="00A02E94" w:rsidP="001C0C8D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C0C8D">
              <w:rPr>
                <w:rFonts w:ascii="Arial" w:hAnsi="Arial" w:cs="Arial"/>
                <w:b/>
                <w:sz w:val="22"/>
                <w:szCs w:val="22"/>
              </w:rPr>
              <w:t>Zadanie częściowe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4CB0F6E8" w14:textId="77777777" w:rsidR="00A02E94" w:rsidRPr="001C0C8D" w:rsidRDefault="00A02E94" w:rsidP="001C0C8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0C8D">
              <w:rPr>
                <w:rFonts w:ascii="Arial" w:hAnsi="Arial" w:cs="Arial"/>
                <w:b/>
                <w:sz w:val="22"/>
                <w:szCs w:val="22"/>
              </w:rPr>
              <w:t>Nazwa i adres wykonawcy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3BFD0F87" w14:textId="77777777" w:rsidR="00A02E94" w:rsidRPr="001C0C8D" w:rsidRDefault="00A02E94" w:rsidP="001C0C8D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C0C8D">
              <w:rPr>
                <w:rFonts w:ascii="Arial" w:hAnsi="Arial" w:cs="Arial"/>
                <w:b/>
                <w:color w:val="000000"/>
                <w:sz w:val="22"/>
                <w:szCs w:val="22"/>
              </w:rPr>
              <w:t>Nazwa kryterium - liczba pkt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7649816F" w14:textId="77777777" w:rsidR="00A02E94" w:rsidRPr="001C0C8D" w:rsidRDefault="00A02E94" w:rsidP="001C0C8D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C0C8D">
              <w:rPr>
                <w:rFonts w:ascii="Arial" w:hAnsi="Arial" w:cs="Arial"/>
                <w:b/>
                <w:color w:val="000000"/>
                <w:sz w:val="22"/>
                <w:szCs w:val="22"/>
              </w:rPr>
              <w:t>Razem</w:t>
            </w:r>
          </w:p>
        </w:tc>
      </w:tr>
      <w:tr w:rsidR="00B53985" w:rsidRPr="001C0C8D" w14:paraId="11B2F9DA" w14:textId="77777777" w:rsidTr="001C0C8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84B9" w14:textId="77777777" w:rsidR="00B53985" w:rsidRPr="001C0C8D" w:rsidRDefault="00B53985" w:rsidP="001C0C8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t xml:space="preserve">5 - </w:t>
            </w:r>
            <w:proofErr w:type="spellStart"/>
            <w:r w:rsidRPr="001C0C8D">
              <w:rPr>
                <w:rFonts w:ascii="Arial" w:hAnsi="Arial" w:cs="Arial"/>
                <w:sz w:val="22"/>
                <w:szCs w:val="22"/>
              </w:rPr>
              <w:t>Unguatory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81A7" w14:textId="77777777" w:rsidR="00B53985" w:rsidRPr="001C0C8D" w:rsidRDefault="00B53985" w:rsidP="001C0C8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1C0C8D">
              <w:rPr>
                <w:rFonts w:ascii="Arial" w:hAnsi="Arial" w:cs="Arial"/>
                <w:b/>
                <w:bCs/>
                <w:sz w:val="22"/>
                <w:szCs w:val="22"/>
              </w:rPr>
              <w:t>Tronus</w:t>
            </w:r>
            <w:proofErr w:type="spellEnd"/>
            <w:r w:rsidRPr="001C0C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Polska</w:t>
            </w:r>
          </w:p>
          <w:p w14:paraId="2B42B258" w14:textId="77777777" w:rsidR="00B53985" w:rsidRPr="001C0C8D" w:rsidRDefault="00B53985" w:rsidP="001C0C8D">
            <w:pPr>
              <w:rPr>
                <w:rFonts w:ascii="Arial" w:hAnsi="Arial" w:cs="Arial"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t>Ordona 2a</w:t>
            </w:r>
          </w:p>
          <w:p w14:paraId="38C0A92B" w14:textId="77777777" w:rsidR="00B53985" w:rsidRPr="001C0C8D" w:rsidRDefault="00B53985" w:rsidP="001C0C8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t>01-237 Warszawa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B03C" w14:textId="77777777" w:rsidR="00B53985" w:rsidRPr="001C0C8D" w:rsidRDefault="00B53985" w:rsidP="001C0C8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t>1 - Cena - 100.00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D0EE" w14:textId="77777777" w:rsidR="00B53985" w:rsidRPr="001C0C8D" w:rsidRDefault="00B53985" w:rsidP="001C0C8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t xml:space="preserve">  100,00</w:t>
            </w:r>
          </w:p>
        </w:tc>
      </w:tr>
      <w:tr w:rsidR="00B53985" w:rsidRPr="001C0C8D" w14:paraId="0BC728DF" w14:textId="77777777" w:rsidTr="001C0C8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ED4D" w14:textId="77777777" w:rsidR="00B53985" w:rsidRPr="001C0C8D" w:rsidRDefault="00B53985" w:rsidP="001C0C8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t>13 - Loża do przygotowywania leków jałowych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52EE" w14:textId="77777777" w:rsidR="00B53985" w:rsidRPr="001C0C8D" w:rsidRDefault="00B53985" w:rsidP="001C0C8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1C0C8D">
              <w:rPr>
                <w:rFonts w:ascii="Arial" w:hAnsi="Arial" w:cs="Arial"/>
                <w:b/>
                <w:bCs/>
                <w:sz w:val="22"/>
                <w:szCs w:val="22"/>
              </w:rPr>
              <w:t>Tronus</w:t>
            </w:r>
            <w:proofErr w:type="spellEnd"/>
            <w:r w:rsidRPr="001C0C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Polska</w:t>
            </w:r>
          </w:p>
          <w:p w14:paraId="61C53187" w14:textId="77777777" w:rsidR="00B53985" w:rsidRPr="001C0C8D" w:rsidRDefault="00B53985" w:rsidP="001C0C8D">
            <w:pPr>
              <w:rPr>
                <w:rFonts w:ascii="Arial" w:hAnsi="Arial" w:cs="Arial"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t>Ordona 2a</w:t>
            </w:r>
          </w:p>
          <w:p w14:paraId="6509E34E" w14:textId="77777777" w:rsidR="00B53985" w:rsidRPr="001C0C8D" w:rsidRDefault="00B53985" w:rsidP="001C0C8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t>01-237 Warszawa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0A51" w14:textId="77777777" w:rsidR="00B53985" w:rsidRPr="001C0C8D" w:rsidRDefault="00B53985" w:rsidP="001C0C8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t>1 - Cena - 100.00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9D3F" w14:textId="77777777" w:rsidR="00B53985" w:rsidRPr="001C0C8D" w:rsidRDefault="00B53985" w:rsidP="001C0C8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t xml:space="preserve">  100,00</w:t>
            </w:r>
          </w:p>
        </w:tc>
      </w:tr>
    </w:tbl>
    <w:p w14:paraId="7277A237" w14:textId="77777777" w:rsidR="00A02E94" w:rsidRPr="001C0C8D" w:rsidRDefault="00A02E94" w:rsidP="001C0C8D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72970273" w14:textId="77777777" w:rsidR="00A02E94" w:rsidRPr="001C0C8D" w:rsidRDefault="00A02E94" w:rsidP="001C0C8D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1C0C8D">
        <w:rPr>
          <w:rFonts w:ascii="Arial" w:hAnsi="Arial" w:cs="Arial"/>
          <w:color w:val="000000"/>
          <w:sz w:val="22"/>
          <w:szCs w:val="22"/>
        </w:rPr>
        <w:t>Informacja o wykonawcach, których oferty zostały odrzucone:</w:t>
      </w:r>
    </w:p>
    <w:tbl>
      <w:tblPr>
        <w:tblW w:w="9495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834"/>
        <w:gridCol w:w="5668"/>
      </w:tblGrid>
      <w:tr w:rsidR="00A02E94" w:rsidRPr="001C0C8D" w14:paraId="6D28B727" w14:textId="77777777" w:rsidTr="00B53985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2645FA54" w14:textId="77777777" w:rsidR="00A02E94" w:rsidRPr="001C0C8D" w:rsidRDefault="00A02E94" w:rsidP="001C0C8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0C8D">
              <w:rPr>
                <w:rFonts w:ascii="Arial" w:hAnsi="Arial" w:cs="Arial"/>
                <w:b/>
                <w:sz w:val="22"/>
                <w:szCs w:val="22"/>
              </w:rPr>
              <w:t>Nr oferty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65A1286D" w14:textId="77777777" w:rsidR="00A02E94" w:rsidRPr="001C0C8D" w:rsidRDefault="00A02E94" w:rsidP="001C0C8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0C8D">
              <w:rPr>
                <w:rFonts w:ascii="Arial" w:hAnsi="Arial" w:cs="Arial"/>
                <w:b/>
                <w:sz w:val="22"/>
                <w:szCs w:val="22"/>
              </w:rPr>
              <w:t>Nazwa i adres wykonawcy</w:t>
            </w:r>
          </w:p>
        </w:tc>
        <w:tc>
          <w:tcPr>
            <w:tcW w:w="5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7298DB79" w14:textId="77777777" w:rsidR="00A02E94" w:rsidRPr="001C0C8D" w:rsidRDefault="00A02E94" w:rsidP="001C0C8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0C8D">
              <w:rPr>
                <w:rFonts w:ascii="Arial" w:hAnsi="Arial" w:cs="Arial"/>
                <w:b/>
                <w:sz w:val="22"/>
                <w:szCs w:val="22"/>
              </w:rPr>
              <w:t>Uzasadnienie odrzucenia oferty</w:t>
            </w:r>
          </w:p>
        </w:tc>
      </w:tr>
      <w:tr w:rsidR="00B53985" w:rsidRPr="001C0C8D" w14:paraId="5B8A041D" w14:textId="77777777" w:rsidTr="00B53985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E07394B" w14:textId="77777777" w:rsidR="00B53985" w:rsidRPr="001C0C8D" w:rsidRDefault="00B53985" w:rsidP="001C0C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62DE245" w14:textId="77777777" w:rsidR="00B53985" w:rsidRPr="001C0C8D" w:rsidRDefault="00B53985" w:rsidP="001C0C8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1C0C8D">
              <w:rPr>
                <w:rFonts w:ascii="Arial" w:hAnsi="Arial" w:cs="Arial"/>
                <w:b/>
                <w:bCs/>
                <w:sz w:val="22"/>
                <w:szCs w:val="22"/>
              </w:rPr>
              <w:t>Rabco</w:t>
            </w:r>
            <w:proofErr w:type="spellEnd"/>
            <w:r w:rsidRPr="001C0C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Polska Cezary Płachecki</w:t>
            </w:r>
          </w:p>
          <w:p w14:paraId="294E1363" w14:textId="77777777" w:rsidR="00B53985" w:rsidRPr="001C0C8D" w:rsidRDefault="00B53985" w:rsidP="001C0C8D">
            <w:pPr>
              <w:rPr>
                <w:rFonts w:ascii="Arial" w:hAnsi="Arial" w:cs="Arial"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t>Nowoursynowska 93 /5</w:t>
            </w:r>
          </w:p>
          <w:p w14:paraId="334A77C9" w14:textId="77777777" w:rsidR="00B53985" w:rsidRPr="001C0C8D" w:rsidRDefault="00B53985" w:rsidP="001C0C8D">
            <w:pPr>
              <w:rPr>
                <w:rFonts w:ascii="Arial" w:hAnsi="Arial" w:cs="Arial"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t>02-797 Warszawa</w:t>
            </w:r>
          </w:p>
        </w:tc>
        <w:tc>
          <w:tcPr>
            <w:tcW w:w="5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AE2240C" w14:textId="7AE3F945" w:rsidR="00B53985" w:rsidRPr="001C0C8D" w:rsidRDefault="00B53985" w:rsidP="001C0C8D">
            <w:pPr>
              <w:rPr>
                <w:rFonts w:ascii="Arial" w:hAnsi="Arial" w:cs="Arial"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t xml:space="preserve">na podstawie </w:t>
            </w:r>
            <w:r w:rsidRPr="001C0C8D">
              <w:rPr>
                <w:rFonts w:ascii="Arial" w:hAnsi="Arial" w:cs="Arial"/>
                <w:b/>
                <w:sz w:val="22"/>
                <w:szCs w:val="22"/>
              </w:rPr>
              <w:t>Art. 226 ust. 1 pkt 3</w:t>
            </w:r>
            <w:r w:rsidRPr="001C0C8D">
              <w:rPr>
                <w:rFonts w:ascii="Arial" w:hAnsi="Arial" w:cs="Arial"/>
                <w:sz w:val="22"/>
                <w:szCs w:val="22"/>
              </w:rPr>
              <w:t xml:space="preserve"> ustawy Pzp.</w:t>
            </w:r>
          </w:p>
          <w:p w14:paraId="608DCBE1" w14:textId="77777777" w:rsidR="00B53985" w:rsidRPr="001C0C8D" w:rsidRDefault="00B53985" w:rsidP="001C0C8D">
            <w:pPr>
              <w:rPr>
                <w:rFonts w:ascii="Arial" w:hAnsi="Arial" w:cs="Arial"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t>Uzasadnienie:</w:t>
            </w:r>
          </w:p>
          <w:p w14:paraId="3AD369AE" w14:textId="588D4C51" w:rsidR="00B53985" w:rsidRPr="004F4A4A" w:rsidRDefault="004F4A4A" w:rsidP="001C0C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4A4A">
              <w:rPr>
                <w:rFonts w:ascii="Arial" w:hAnsi="Arial" w:cs="Arial"/>
                <w:sz w:val="22"/>
                <w:szCs w:val="22"/>
              </w:rPr>
              <w:t xml:space="preserve">Zgodnie z art. 63 pkt. 2 – Zamawiający odrzuca ofertę, ponieważ została ona złożona bez opatrzonego podpisu elektronicznego zaufanego lub kwalifikowanego. </w:t>
            </w:r>
          </w:p>
        </w:tc>
      </w:tr>
      <w:tr w:rsidR="00B53985" w:rsidRPr="001C0C8D" w14:paraId="25240014" w14:textId="77777777" w:rsidTr="00B53985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8CCA673" w14:textId="77777777" w:rsidR="00B53985" w:rsidRPr="001C0C8D" w:rsidRDefault="00B53985" w:rsidP="001C0C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lastRenderedPageBreak/>
              <w:t>1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E1A626B" w14:textId="77777777" w:rsidR="00B53985" w:rsidRPr="001C0C8D" w:rsidRDefault="00B53985" w:rsidP="001C0C8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1C0C8D">
              <w:rPr>
                <w:rFonts w:ascii="Arial" w:hAnsi="Arial" w:cs="Arial"/>
                <w:b/>
                <w:bCs/>
                <w:sz w:val="22"/>
                <w:szCs w:val="22"/>
              </w:rPr>
              <w:t>Tronus</w:t>
            </w:r>
            <w:proofErr w:type="spellEnd"/>
            <w:r w:rsidRPr="001C0C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Polska</w:t>
            </w:r>
          </w:p>
          <w:p w14:paraId="153E7824" w14:textId="77777777" w:rsidR="00B53985" w:rsidRPr="001C0C8D" w:rsidRDefault="00B53985" w:rsidP="001C0C8D">
            <w:pPr>
              <w:rPr>
                <w:rFonts w:ascii="Arial" w:hAnsi="Arial" w:cs="Arial"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t xml:space="preserve">Ordona 2a </w:t>
            </w:r>
          </w:p>
          <w:p w14:paraId="1893CBAE" w14:textId="77777777" w:rsidR="00B53985" w:rsidRPr="001C0C8D" w:rsidRDefault="00B53985" w:rsidP="001C0C8D">
            <w:pPr>
              <w:rPr>
                <w:rFonts w:ascii="Arial" w:hAnsi="Arial" w:cs="Arial"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t>01-237 Warszawa</w:t>
            </w:r>
          </w:p>
        </w:tc>
        <w:tc>
          <w:tcPr>
            <w:tcW w:w="5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F99A70" w14:textId="08FB32E5" w:rsidR="00B53985" w:rsidRPr="001C0C8D" w:rsidRDefault="00B53985" w:rsidP="001C0C8D">
            <w:pPr>
              <w:rPr>
                <w:rFonts w:ascii="Arial" w:hAnsi="Arial" w:cs="Arial"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t>Oferta odrzucona w zadaniu 1</w:t>
            </w:r>
            <w:r w:rsidR="004F4A4A">
              <w:rPr>
                <w:rFonts w:ascii="Arial" w:hAnsi="Arial" w:cs="Arial"/>
                <w:sz w:val="22"/>
                <w:szCs w:val="22"/>
              </w:rPr>
              <w:t>, 2, 4, 7, 9, 11</w:t>
            </w:r>
            <w:r w:rsidRPr="001C0C8D">
              <w:rPr>
                <w:rFonts w:ascii="Arial" w:hAnsi="Arial" w:cs="Arial"/>
                <w:sz w:val="22"/>
                <w:szCs w:val="22"/>
              </w:rPr>
              <w:t xml:space="preserve"> na </w:t>
            </w:r>
            <w:r w:rsidR="00664ACE">
              <w:rPr>
                <w:rFonts w:ascii="Arial" w:hAnsi="Arial" w:cs="Arial"/>
                <w:sz w:val="22"/>
                <w:szCs w:val="22"/>
              </w:rPr>
              <w:t>p</w:t>
            </w:r>
            <w:r w:rsidRPr="001C0C8D">
              <w:rPr>
                <w:rFonts w:ascii="Arial" w:hAnsi="Arial" w:cs="Arial"/>
                <w:sz w:val="22"/>
                <w:szCs w:val="22"/>
              </w:rPr>
              <w:t xml:space="preserve">odstawie </w:t>
            </w:r>
            <w:r w:rsidRPr="001C0C8D">
              <w:rPr>
                <w:rFonts w:ascii="Arial" w:hAnsi="Arial" w:cs="Arial"/>
                <w:b/>
                <w:sz w:val="22"/>
                <w:szCs w:val="22"/>
              </w:rPr>
              <w:t>Art. 226 ust. 1 pkt 2 lit. c</w:t>
            </w:r>
            <w:r w:rsidRPr="001C0C8D">
              <w:rPr>
                <w:rFonts w:ascii="Arial" w:hAnsi="Arial" w:cs="Arial"/>
                <w:sz w:val="22"/>
                <w:szCs w:val="22"/>
              </w:rPr>
              <w:t xml:space="preserve"> ustawy Pzp.</w:t>
            </w:r>
          </w:p>
          <w:p w14:paraId="1AA6BECA" w14:textId="77777777" w:rsidR="00B53985" w:rsidRPr="001C0C8D" w:rsidRDefault="00B53985" w:rsidP="001C0C8D">
            <w:pPr>
              <w:rPr>
                <w:rFonts w:ascii="Arial" w:hAnsi="Arial" w:cs="Arial"/>
                <w:sz w:val="22"/>
                <w:szCs w:val="22"/>
              </w:rPr>
            </w:pPr>
            <w:r w:rsidRPr="001C0C8D">
              <w:rPr>
                <w:rFonts w:ascii="Arial" w:hAnsi="Arial" w:cs="Arial"/>
                <w:sz w:val="22"/>
                <w:szCs w:val="22"/>
              </w:rPr>
              <w:t>Uzasadnienie:</w:t>
            </w:r>
          </w:p>
          <w:p w14:paraId="09F207DB" w14:textId="47474D27" w:rsidR="00B53985" w:rsidRPr="00664ACE" w:rsidRDefault="00664ACE" w:rsidP="001C0C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4ACE">
              <w:rPr>
                <w:rFonts w:ascii="Arial" w:hAnsi="Arial" w:cs="Arial"/>
                <w:color w:val="000000"/>
                <w:sz w:val="22"/>
                <w:szCs w:val="22"/>
              </w:rPr>
              <w:t xml:space="preserve">Zgodnie z pkt. 9.2 SWZ do oferty nie dołączono danych katalogowych </w:t>
            </w:r>
            <w:r w:rsidRPr="00664ACE">
              <w:rPr>
                <w:rFonts w:ascii="Arial" w:hAnsi="Arial" w:cs="Arial"/>
                <w:sz w:val="22"/>
                <w:szCs w:val="22"/>
              </w:rPr>
              <w:t>jednoznacznie potwierdzających parametry oferowanego przez Wykonawcę asortymentu, potwierdzające co najmniej spełnienie lub przewyższanie wymagań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664AC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1D7456C3" w14:textId="77777777" w:rsidR="00A02E94" w:rsidRPr="001C0C8D" w:rsidRDefault="00A02E94" w:rsidP="001C0C8D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4ABFDB18" w14:textId="77777777" w:rsidR="00562088" w:rsidRPr="00562088" w:rsidRDefault="00562088" w:rsidP="00562088">
      <w:pPr>
        <w:jc w:val="both"/>
        <w:rPr>
          <w:rFonts w:ascii="Arial" w:hAnsi="Arial" w:cs="Arial"/>
          <w:bCs/>
          <w:sz w:val="22"/>
          <w:szCs w:val="22"/>
        </w:rPr>
      </w:pPr>
      <w:r w:rsidRPr="00562088">
        <w:rPr>
          <w:rFonts w:ascii="Arial" w:hAnsi="Arial" w:cs="Arial"/>
          <w:sz w:val="22"/>
          <w:szCs w:val="22"/>
        </w:rPr>
        <w:t xml:space="preserve">W myśl art. 259 ustawy Pzp Zamawiający informuje, że postępowanie o udzielenie zamówienia publicznego w w/w postępowaniu przetargowym – na podstawie art. 255 pkt. 3 – </w:t>
      </w:r>
      <w:r w:rsidRPr="00562088">
        <w:rPr>
          <w:rFonts w:ascii="Arial" w:hAnsi="Arial" w:cs="Arial"/>
          <w:b/>
          <w:sz w:val="22"/>
          <w:szCs w:val="22"/>
          <w:u w:val="single"/>
        </w:rPr>
        <w:t xml:space="preserve">unieważnia </w:t>
      </w:r>
      <w:r w:rsidRPr="00562088">
        <w:rPr>
          <w:rFonts w:ascii="Arial" w:hAnsi="Arial" w:cs="Arial"/>
          <w:b/>
          <w:sz w:val="22"/>
          <w:szCs w:val="22"/>
          <w:u w:val="single"/>
        </w:rPr>
        <w:br/>
        <w:t>w zadania nr: 3, 6, 8, 10, 12</w:t>
      </w:r>
      <w:r w:rsidRPr="00562088">
        <w:rPr>
          <w:rFonts w:ascii="Arial" w:hAnsi="Arial" w:cs="Arial"/>
          <w:bCs/>
          <w:sz w:val="22"/>
          <w:szCs w:val="22"/>
        </w:rPr>
        <w:t xml:space="preserve"> ze względu na fakt, iż cena lub koszt najkorzystniejszej oferty lub oferta z najniższą ceną przewyższa kwotę, którą Zamawiający zamierza przeznaczyć na sfinansowanie zamówienia.</w:t>
      </w:r>
    </w:p>
    <w:p w14:paraId="74786B78" w14:textId="77777777" w:rsidR="00562088" w:rsidRDefault="00562088" w:rsidP="001C0C8D">
      <w:pPr>
        <w:jc w:val="both"/>
        <w:rPr>
          <w:rFonts w:ascii="Arial" w:hAnsi="Arial" w:cs="Arial"/>
          <w:sz w:val="22"/>
          <w:szCs w:val="22"/>
        </w:rPr>
      </w:pPr>
    </w:p>
    <w:p w14:paraId="13313C27" w14:textId="7B909386" w:rsidR="00A02E94" w:rsidRPr="001C0C8D" w:rsidRDefault="00A02E94" w:rsidP="001C0C8D">
      <w:pPr>
        <w:jc w:val="both"/>
        <w:rPr>
          <w:rFonts w:ascii="Arial" w:hAnsi="Arial" w:cs="Arial"/>
          <w:sz w:val="22"/>
          <w:szCs w:val="22"/>
        </w:rPr>
      </w:pPr>
      <w:r w:rsidRPr="001C0C8D">
        <w:rPr>
          <w:rFonts w:ascii="Arial" w:hAnsi="Arial" w:cs="Arial"/>
          <w:sz w:val="22"/>
          <w:szCs w:val="22"/>
        </w:rPr>
        <w:t>Informacja o terminie zawarcia umowy:</w:t>
      </w:r>
    </w:p>
    <w:p w14:paraId="62DD5851" w14:textId="77777777" w:rsidR="00A02E94" w:rsidRPr="001C0C8D" w:rsidRDefault="00A02E94" w:rsidP="001C0C8D">
      <w:pPr>
        <w:jc w:val="both"/>
        <w:rPr>
          <w:rFonts w:ascii="Arial" w:hAnsi="Arial" w:cs="Arial"/>
          <w:sz w:val="22"/>
          <w:szCs w:val="22"/>
        </w:rPr>
      </w:pPr>
      <w:r w:rsidRPr="001C0C8D">
        <w:rPr>
          <w:rFonts w:ascii="Arial" w:hAnsi="Arial" w:cs="Arial"/>
          <w:sz w:val="22"/>
          <w:szCs w:val="22"/>
        </w:rPr>
        <w:t xml:space="preserve">Umowa w sprawie zamówienia publicznego, zgodnie z art. 308 ust. 2 ustawy Pzp, zostanie zawarta, z uwzględnieniem art. 577 ustawy Pzp, w terminie </w:t>
      </w:r>
      <w:r w:rsidR="00B53985" w:rsidRPr="001C0C8D">
        <w:rPr>
          <w:rFonts w:ascii="Arial" w:hAnsi="Arial" w:cs="Arial"/>
          <w:sz w:val="22"/>
          <w:szCs w:val="22"/>
        </w:rPr>
        <w:t>nie krótszym niż 5 dni od dnia przesłania niniejszego zawiadomienia o wyborze najkorzystniejszej oferty.</w:t>
      </w:r>
    </w:p>
    <w:p w14:paraId="60920573" w14:textId="77777777" w:rsidR="00A02E94" w:rsidRPr="001C0C8D" w:rsidRDefault="00A02E94" w:rsidP="001C0C8D">
      <w:pPr>
        <w:jc w:val="both"/>
        <w:rPr>
          <w:rFonts w:ascii="Arial" w:hAnsi="Arial" w:cs="Arial"/>
          <w:sz w:val="22"/>
          <w:szCs w:val="22"/>
        </w:rPr>
      </w:pPr>
      <w:r w:rsidRPr="001C0C8D">
        <w:rPr>
          <w:rFonts w:ascii="Arial" w:hAnsi="Arial" w:cs="Arial"/>
          <w:sz w:val="22"/>
          <w:szCs w:val="22"/>
        </w:rPr>
        <w:t>Umowa w sprawie zamówienia publicznego może być zawarta przed upływem terminu, o którym mowa powyżej, jeżeli zachodzą okoliczności wymienione w art. 308 ust. 3 ustawy Pzp.</w:t>
      </w:r>
    </w:p>
    <w:p w14:paraId="5CE7E770" w14:textId="77777777" w:rsidR="00A02E94" w:rsidRPr="001C0C8D" w:rsidRDefault="00A02E94" w:rsidP="001C0C8D">
      <w:pPr>
        <w:jc w:val="both"/>
        <w:rPr>
          <w:rFonts w:ascii="Arial" w:hAnsi="Arial" w:cs="Arial"/>
          <w:bCs/>
          <w:sz w:val="22"/>
          <w:szCs w:val="22"/>
        </w:rPr>
      </w:pPr>
    </w:p>
    <w:p w14:paraId="47A6ABA6" w14:textId="722004D4" w:rsidR="00A02E94" w:rsidRDefault="00A02E94" w:rsidP="001C0C8D">
      <w:pPr>
        <w:ind w:left="3119" w:firstLine="425"/>
        <w:jc w:val="right"/>
        <w:rPr>
          <w:rFonts w:ascii="Arial" w:hAnsi="Arial" w:cs="Arial"/>
          <w:i/>
          <w:sz w:val="22"/>
          <w:szCs w:val="22"/>
        </w:rPr>
      </w:pPr>
      <w:r w:rsidRPr="001C0C8D">
        <w:rPr>
          <w:rFonts w:ascii="Arial" w:hAnsi="Arial" w:cs="Arial"/>
          <w:i/>
          <w:sz w:val="22"/>
          <w:szCs w:val="22"/>
        </w:rPr>
        <w:t>Zamawiający</w:t>
      </w:r>
    </w:p>
    <w:p w14:paraId="51662C8E" w14:textId="77777777" w:rsidR="00562088" w:rsidRDefault="00562088" w:rsidP="001C0C8D">
      <w:pPr>
        <w:ind w:left="3119" w:firstLine="425"/>
        <w:jc w:val="right"/>
        <w:rPr>
          <w:rFonts w:ascii="Arial" w:hAnsi="Arial" w:cs="Arial"/>
          <w:i/>
          <w:sz w:val="22"/>
          <w:szCs w:val="22"/>
        </w:rPr>
      </w:pPr>
    </w:p>
    <w:p w14:paraId="32583EA0" w14:textId="77777777" w:rsidR="00664ACE" w:rsidRPr="000C0665" w:rsidRDefault="00664ACE" w:rsidP="00664ACE">
      <w:pPr>
        <w:ind w:firstLine="425"/>
        <w:jc w:val="right"/>
        <w:rPr>
          <w:sz w:val="22"/>
          <w:szCs w:val="22"/>
        </w:rPr>
      </w:pPr>
      <w:r w:rsidRPr="000C0665">
        <w:rPr>
          <w:sz w:val="22"/>
          <w:szCs w:val="22"/>
        </w:rPr>
        <w:t xml:space="preserve">/-/ Dyrektor Szpitala Wojewódzkiego </w:t>
      </w:r>
    </w:p>
    <w:p w14:paraId="7E674A00" w14:textId="77777777" w:rsidR="00664ACE" w:rsidRPr="000C0665" w:rsidRDefault="00664ACE" w:rsidP="00664ACE">
      <w:pPr>
        <w:ind w:firstLine="425"/>
        <w:jc w:val="center"/>
        <w:rPr>
          <w:sz w:val="22"/>
          <w:szCs w:val="22"/>
        </w:rPr>
      </w:pPr>
      <w:r w:rsidRPr="000C0665">
        <w:rPr>
          <w:sz w:val="22"/>
          <w:szCs w:val="22"/>
        </w:rPr>
        <w:t xml:space="preserve">                                                                                                       w Poznaniu</w:t>
      </w:r>
    </w:p>
    <w:p w14:paraId="5B8EE5F3" w14:textId="1826EBD1" w:rsidR="00664ACE" w:rsidRPr="000C0665" w:rsidRDefault="00664ACE" w:rsidP="00664ACE">
      <w:pPr>
        <w:ind w:firstLine="425"/>
        <w:jc w:val="both"/>
        <w:rPr>
          <w:bCs/>
          <w:sz w:val="22"/>
          <w:szCs w:val="22"/>
        </w:rPr>
      </w:pPr>
      <w:r w:rsidRPr="000C0665">
        <w:rPr>
          <w:sz w:val="22"/>
          <w:szCs w:val="22"/>
        </w:rPr>
        <w:t xml:space="preserve">                                                                                                         </w:t>
      </w:r>
      <w:r>
        <w:rPr>
          <w:sz w:val="22"/>
          <w:szCs w:val="22"/>
        </w:rPr>
        <w:t xml:space="preserve">    </w:t>
      </w:r>
      <w:r w:rsidRPr="000C0665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  </w:t>
      </w:r>
      <w:r w:rsidRPr="000C0665">
        <w:rPr>
          <w:sz w:val="22"/>
          <w:szCs w:val="22"/>
        </w:rPr>
        <w:t xml:space="preserve"> Piotr Nowicki</w:t>
      </w:r>
    </w:p>
    <w:p w14:paraId="1418702D" w14:textId="77777777" w:rsidR="00664ACE" w:rsidRPr="004229DE" w:rsidRDefault="00664ACE" w:rsidP="00664ACE">
      <w:pPr>
        <w:ind w:left="3119" w:firstLine="425"/>
        <w:jc w:val="right"/>
        <w:rPr>
          <w:i/>
          <w:sz w:val="22"/>
          <w:szCs w:val="22"/>
        </w:rPr>
      </w:pPr>
    </w:p>
    <w:p w14:paraId="6D39C9FD" w14:textId="77777777" w:rsidR="00664ACE" w:rsidRPr="001C0C8D" w:rsidRDefault="00664ACE" w:rsidP="001C0C8D">
      <w:pPr>
        <w:ind w:left="3119" w:firstLine="425"/>
        <w:jc w:val="right"/>
        <w:rPr>
          <w:rFonts w:ascii="Arial" w:hAnsi="Arial" w:cs="Arial"/>
          <w:i/>
          <w:sz w:val="22"/>
          <w:szCs w:val="22"/>
        </w:rPr>
      </w:pPr>
    </w:p>
    <w:bookmarkEnd w:id="0"/>
    <w:sectPr w:rsidR="00664ACE" w:rsidRPr="001C0C8D" w:rsidSect="00211A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942EA" w14:textId="77777777" w:rsidR="00C104E8" w:rsidRDefault="00C104E8">
      <w:r>
        <w:separator/>
      </w:r>
    </w:p>
  </w:endnote>
  <w:endnote w:type="continuationSeparator" w:id="0">
    <w:p w14:paraId="2A10ED5A" w14:textId="77777777" w:rsidR="00C104E8" w:rsidRDefault="00C10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10DE5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65840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4CC45C93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24205EA0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A7DEC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FB3E0" w14:textId="77777777" w:rsidR="00C104E8" w:rsidRDefault="00C104E8">
      <w:r>
        <w:separator/>
      </w:r>
    </w:p>
  </w:footnote>
  <w:footnote w:type="continuationSeparator" w:id="0">
    <w:p w14:paraId="4077C127" w14:textId="77777777" w:rsidR="00C104E8" w:rsidRDefault="00C10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F5761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B6DF5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9EF30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4E8"/>
    <w:rsid w:val="00022322"/>
    <w:rsid w:val="00042497"/>
    <w:rsid w:val="000C1E6F"/>
    <w:rsid w:val="000E4E56"/>
    <w:rsid w:val="001A1468"/>
    <w:rsid w:val="001B7815"/>
    <w:rsid w:val="001C0C8D"/>
    <w:rsid w:val="00211A34"/>
    <w:rsid w:val="00290084"/>
    <w:rsid w:val="002B1E4F"/>
    <w:rsid w:val="002B6761"/>
    <w:rsid w:val="003445A0"/>
    <w:rsid w:val="003A0AFC"/>
    <w:rsid w:val="003D611C"/>
    <w:rsid w:val="00431C0B"/>
    <w:rsid w:val="00437CAD"/>
    <w:rsid w:val="004657DA"/>
    <w:rsid w:val="004B2665"/>
    <w:rsid w:val="004C3459"/>
    <w:rsid w:val="004E324A"/>
    <w:rsid w:val="004E7234"/>
    <w:rsid w:val="004F4A4A"/>
    <w:rsid w:val="0054734E"/>
    <w:rsid w:val="00562088"/>
    <w:rsid w:val="00596EA3"/>
    <w:rsid w:val="00596FD7"/>
    <w:rsid w:val="005C35EA"/>
    <w:rsid w:val="005E5BFF"/>
    <w:rsid w:val="005F2CB0"/>
    <w:rsid w:val="00607F9B"/>
    <w:rsid w:val="00644DCB"/>
    <w:rsid w:val="00657C1E"/>
    <w:rsid w:val="00664ACE"/>
    <w:rsid w:val="006B78EB"/>
    <w:rsid w:val="006E3089"/>
    <w:rsid w:val="00712C39"/>
    <w:rsid w:val="00756CDA"/>
    <w:rsid w:val="007E2ACC"/>
    <w:rsid w:val="007E68C5"/>
    <w:rsid w:val="00832144"/>
    <w:rsid w:val="008567C7"/>
    <w:rsid w:val="008642B3"/>
    <w:rsid w:val="008A6C10"/>
    <w:rsid w:val="008E5102"/>
    <w:rsid w:val="00915B9E"/>
    <w:rsid w:val="00952256"/>
    <w:rsid w:val="0097748A"/>
    <w:rsid w:val="009F0E5C"/>
    <w:rsid w:val="00A029B8"/>
    <w:rsid w:val="00A02E94"/>
    <w:rsid w:val="00A91321"/>
    <w:rsid w:val="00AA02AC"/>
    <w:rsid w:val="00B32D12"/>
    <w:rsid w:val="00B464D3"/>
    <w:rsid w:val="00B53985"/>
    <w:rsid w:val="00B8185B"/>
    <w:rsid w:val="00BC6F7F"/>
    <w:rsid w:val="00BD2174"/>
    <w:rsid w:val="00C104E8"/>
    <w:rsid w:val="00C423DD"/>
    <w:rsid w:val="00C60D7B"/>
    <w:rsid w:val="00C65E53"/>
    <w:rsid w:val="00CA0B33"/>
    <w:rsid w:val="00CA3511"/>
    <w:rsid w:val="00D01E5B"/>
    <w:rsid w:val="00D04203"/>
    <w:rsid w:val="00D26ED6"/>
    <w:rsid w:val="00D42C90"/>
    <w:rsid w:val="00D8427E"/>
    <w:rsid w:val="00E30B2D"/>
    <w:rsid w:val="00E62859"/>
    <w:rsid w:val="00E85D70"/>
    <w:rsid w:val="00F33C66"/>
    <w:rsid w:val="00F83783"/>
    <w:rsid w:val="00F960D7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45E983"/>
  <w15:chartTrackingRefBased/>
  <w15:docId w15:val="{4DD27CA1-7CDA-4014-AF7A-F7AD051E5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02E9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A02E94"/>
    <w:rPr>
      <w:b/>
      <w:kern w:val="28"/>
      <w:sz w:val="24"/>
    </w:rPr>
  </w:style>
  <w:style w:type="character" w:customStyle="1" w:styleId="NagwekZnak">
    <w:name w:val="Nagłówek Znak"/>
    <w:link w:val="Nagwek"/>
    <w:rsid w:val="00A02E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ins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472</Words>
  <Characters>3034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Mińska</dc:creator>
  <cp:keywords/>
  <dc:description/>
  <cp:lastModifiedBy>Szpital Wojewódzki w Poznaniu</cp:lastModifiedBy>
  <cp:revision>2</cp:revision>
  <cp:lastPrinted>2022-11-09T06:52:00Z</cp:lastPrinted>
  <dcterms:created xsi:type="dcterms:W3CDTF">2022-11-09T06:52:00Z</dcterms:created>
  <dcterms:modified xsi:type="dcterms:W3CDTF">2022-11-09T06:52:00Z</dcterms:modified>
</cp:coreProperties>
</file>